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</w:p>
    <w:p w14:paraId="769BA8D2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082F0B8A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323B4B">
        <w:rPr>
          <w:rFonts w:asciiTheme="minorHAnsi" w:hAnsiTheme="minorHAnsi" w:cstheme="minorBidi"/>
          <w:b/>
          <w:bCs/>
          <w:sz w:val="22"/>
          <w:szCs w:val="22"/>
        </w:rPr>
        <w:t>budownictwo cyfrowe BIM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685C69F7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323B4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budownictwo cyfrowe BIM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2A40B097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dziedzinie budownictwo cyfrowe BIM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67372050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3DA5C" w14:textId="77777777" w:rsidR="0028116F" w:rsidRDefault="0028116F">
      <w:r>
        <w:separator/>
      </w:r>
    </w:p>
  </w:endnote>
  <w:endnote w:type="continuationSeparator" w:id="0">
    <w:p w14:paraId="58358271" w14:textId="77777777" w:rsidR="0028116F" w:rsidRDefault="0028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3DFF" w14:textId="77777777" w:rsidR="0028116F" w:rsidRDefault="0028116F">
      <w:r>
        <w:separator/>
      </w:r>
    </w:p>
  </w:footnote>
  <w:footnote w:type="continuationSeparator" w:id="0">
    <w:p w14:paraId="1DAFD357" w14:textId="77777777" w:rsidR="0028116F" w:rsidRDefault="0028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1DBB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116F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2A94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7</cp:revision>
  <cp:lastPrinted>2021-07-29T12:31:00Z</cp:lastPrinted>
  <dcterms:created xsi:type="dcterms:W3CDTF">2025-05-07T06:01:00Z</dcterms:created>
  <dcterms:modified xsi:type="dcterms:W3CDTF">2026-03-10T11:20:00Z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